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213C9859" w14:textId="77777777" w:rsidR="006010BC" w:rsidRDefault="00F44728" w:rsidP="006010BC">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plan indicating the envisaged resources to be mobilised</w:t>
      </w:r>
      <w:r w:rsidR="006010BC">
        <w:rPr>
          <w:sz w:val="22"/>
          <w:szCs w:val="22"/>
        </w:rPr>
        <w:t>.</w:t>
      </w:r>
    </w:p>
    <w:p w14:paraId="29959B62" w14:textId="0DD3B319" w:rsidR="006010BC" w:rsidRPr="006010BC" w:rsidRDefault="006010BC" w:rsidP="006010BC">
      <w:pPr>
        <w:pStyle w:val="ListBullet"/>
        <w:numPr>
          <w:ilvl w:val="0"/>
          <w:numId w:val="0"/>
        </w:numPr>
        <w:spacing w:after="120"/>
        <w:ind w:left="283" w:hanging="283"/>
        <w:rPr>
          <w:sz w:val="22"/>
          <w:szCs w:val="22"/>
        </w:rPr>
        <w:sectPr w:rsidR="006010BC" w:rsidRPr="006010BC" w:rsidSect="00C93A3A">
          <w:headerReference w:type="even" r:id="rId11"/>
          <w:headerReference w:type="default" r:id="rId12"/>
          <w:footerReference w:type="even" r:id="rId13"/>
          <w:footerReference w:type="default" r:id="rId14"/>
          <w:headerReference w:type="first" r:id="rId15"/>
          <w:footerReference w:type="first" r:id="rId16"/>
          <w:pgSz w:w="11907" w:h="16840" w:code="9"/>
          <w:pgMar w:top="851" w:right="1134" w:bottom="1276" w:left="851" w:header="720" w:footer="587" w:gutter="567"/>
          <w:paperSrc w:first="15" w:other="15"/>
          <w:pgNumType w:start="1"/>
          <w:cols w:space="720"/>
          <w:docGrid w:linePitch="326"/>
        </w:sectPr>
      </w:pPr>
    </w:p>
    <w:p w14:paraId="58DFB158" w14:textId="19DA5A60" w:rsidR="006010BC" w:rsidRPr="006010BC" w:rsidRDefault="006010BC" w:rsidP="006010BC">
      <w:pPr>
        <w:tabs>
          <w:tab w:val="left" w:pos="1335"/>
        </w:tabs>
      </w:pPr>
    </w:p>
    <w:sectPr w:rsidR="006010BC" w:rsidRPr="006010BC" w:rsidSect="00C93A3A">
      <w:headerReference w:type="default" r:id="rId17"/>
      <w:footerReference w:type="default" r:id="rId18"/>
      <w:footerReference w:type="first" r:id="rId19"/>
      <w:pgSz w:w="16840" w:h="11907" w:orient="landscape" w:code="9"/>
      <w:pgMar w:top="709" w:right="993" w:bottom="993" w:left="851"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12AA" w14:textId="77777777" w:rsidR="0036227B" w:rsidRDefault="0036227B">
      <w:r>
        <w:separator/>
      </w:r>
    </w:p>
  </w:endnote>
  <w:endnote w:type="continuationSeparator" w:id="0">
    <w:p w14:paraId="2A86B34E" w14:textId="77777777" w:rsidR="0036227B" w:rsidRDefault="003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95EB" w14:textId="77777777" w:rsidR="00C93A3A" w:rsidRDefault="00C93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ECF8" w14:textId="2F5E5C8D" w:rsidR="00F772E6" w:rsidRPr="00C93A3A" w:rsidRDefault="008A6334" w:rsidP="007A3788">
    <w:pPr>
      <w:pStyle w:val="Footer"/>
      <w:tabs>
        <w:tab w:val="right" w:pos="9072"/>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2835F2" w:rsidRPr="00C93A3A">
      <w:rPr>
        <w:rFonts w:ascii="Times New Roman" w:hAnsi="Times New Roman"/>
        <w:sz w:val="18"/>
        <w:szCs w:val="18"/>
        <w:lang w:val="nl-BE"/>
      </w:rPr>
      <w:tab/>
    </w:r>
    <w:r w:rsidR="00F772E6" w:rsidRPr="00C93A3A">
      <w:rPr>
        <w:rFonts w:ascii="Times New Roman" w:hAnsi="Times New Roman"/>
        <w:sz w:val="18"/>
        <w:szCs w:val="18"/>
        <w:lang w:val="nl-BE"/>
      </w:rPr>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5</w:t>
    </w:r>
    <w:r w:rsidR="00F772E6" w:rsidRPr="00031A94">
      <w:rPr>
        <w:rFonts w:ascii="Times New Roman" w:hAnsi="Times New Roman"/>
        <w:sz w:val="18"/>
        <w:szCs w:val="18"/>
      </w:rPr>
      <w:fldChar w:fldCharType="end"/>
    </w:r>
    <w:r w:rsidR="002835F2" w:rsidRPr="00C93A3A">
      <w:rPr>
        <w:rFonts w:ascii="Times New Roman" w:hAnsi="Times New Roman"/>
        <w:sz w:val="18"/>
        <w:szCs w:val="18"/>
        <w:lang w:val="nl-BE"/>
      </w:rPr>
      <w:t xml:space="preserve"> </w:t>
    </w:r>
    <w:r w:rsidR="00F772E6" w:rsidRPr="00C93A3A">
      <w:rPr>
        <w:rFonts w:ascii="Times New Roman" w:hAnsi="Times New Roman"/>
        <w:sz w:val="18"/>
        <w:szCs w:val="18"/>
        <w:lang w:val="nl-BE"/>
      </w:rPr>
      <w:t>of</w:t>
    </w:r>
    <w:r w:rsidR="002835F2" w:rsidRPr="00C93A3A">
      <w:rPr>
        <w:rFonts w:ascii="Times New Roman" w:hAnsi="Times New Roman"/>
        <w:sz w:val="18"/>
        <w:szCs w:val="18"/>
        <w:lang w:val="nl-BE"/>
      </w:rPr>
      <w:t xml:space="preserv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7ADAD702" w14:textId="1E88E883"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0190" w14:textId="77777777" w:rsidR="00F772E6" w:rsidRDefault="008A6334"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073AD01A"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68CE" w14:textId="77777777" w:rsidR="0036227B" w:rsidRDefault="0036227B">
      <w:r>
        <w:separator/>
      </w:r>
    </w:p>
  </w:footnote>
  <w:footnote w:type="continuationSeparator" w:id="0">
    <w:p w14:paraId="3CBD9FE3" w14:textId="77777777" w:rsidR="0036227B" w:rsidRDefault="0036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CA01" w14:textId="77777777" w:rsidR="00C93A3A" w:rsidRDefault="00C93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CE92" w14:textId="63E8C258" w:rsidR="00F772E6" w:rsidRPr="005F11E3" w:rsidRDefault="00F772E6">
    <w:pPr>
      <w:pStyle w:val="Header"/>
      <w:jc w:val="center"/>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F8CC" w14:textId="714FB010" w:rsidR="002908F5" w:rsidRPr="00C93A3A" w:rsidRDefault="002835F2" w:rsidP="00C93A3A">
    <w:pPr>
      <w:pStyle w:val="Header"/>
      <w:jc w:val="center"/>
      <w:rPr>
        <w:b/>
        <w:sz w:val="22"/>
        <w:szCs w:val="22"/>
      </w:rPr>
    </w:pPr>
    <w:r w:rsidRPr="005F11E3">
      <w:rPr>
        <w:b/>
        <w:sz w:val="22"/>
        <w:szCs w:val="22"/>
      </w:rPr>
      <w:t>Organisation &amp; methodology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010BC"/>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0893"/>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77AE3"/>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1f2434-9200-4e37-8d31-cf89c92849b8" xsi:nil="true"/>
    <lcf76f155ced4ddcb4097134ff3c332f xmlns="711786b9-401f-49d8-a38c-a7e84348a1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E53F361DC919D46A6FBA6BAF3D90A01" ma:contentTypeVersion="13" ma:contentTypeDescription="Create a new document." ma:contentTypeScope="" ma:versionID="6b13e77eb231fc08f4bc7f1dc5faf534">
  <xsd:schema xmlns:xsd="http://www.w3.org/2001/XMLSchema" xmlns:xs="http://www.w3.org/2001/XMLSchema" xmlns:p="http://schemas.microsoft.com/office/2006/metadata/properties" xmlns:ns2="711786b9-401f-49d8-a38c-a7e84348a1d3" xmlns:ns3="c31f2434-9200-4e37-8d31-cf89c92849b8" targetNamespace="http://schemas.microsoft.com/office/2006/metadata/properties" ma:root="true" ma:fieldsID="112d9a6ea3319c48ed4d675d784e7ff4" ns2:_="" ns3:_="">
    <xsd:import namespace="711786b9-401f-49d8-a38c-a7e84348a1d3"/>
    <xsd:import namespace="c31f2434-9200-4e37-8d31-cf89c92849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86b9-401f-49d8-a38c-a7e84348a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2963a4d-2c58-4d90-a1b3-ca36b2cc71a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f2434-9200-4e37-8d31-cf89c92849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1dbb2a-4f5e-47d5-9fce-9f6544c24bc5}" ma:internalName="TaxCatchAll" ma:showField="CatchAllData" ma:web="c31f2434-9200-4e37-8d31-cf89c92849b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CBF506-7603-4EAA-880B-822D98A86319}">
  <ds:schemaRefs>
    <ds:schemaRef ds:uri="http://schemas.microsoft.com/office/2006/metadata/properties"/>
    <ds:schemaRef ds:uri="http://schemas.microsoft.com/office/infopath/2007/PartnerControls"/>
    <ds:schemaRef ds:uri="c31f2434-9200-4e37-8d31-cf89c92849b8"/>
    <ds:schemaRef ds:uri="711786b9-401f-49d8-a38c-a7e84348a1d3"/>
  </ds:schemaRefs>
</ds:datastoreItem>
</file>

<file path=customXml/itemProps2.xml><?xml version="1.0" encoding="utf-8"?>
<ds:datastoreItem xmlns:ds="http://schemas.openxmlformats.org/officeDocument/2006/customXml" ds:itemID="{02CD5449-43B2-4C54-8FB2-1A890978A95A}">
  <ds:schemaRefs>
    <ds:schemaRef ds:uri="http://schemas.microsoft.com/sharepoint/v3/contenttype/forms"/>
  </ds:schemaRefs>
</ds:datastoreItem>
</file>

<file path=customXml/itemProps3.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customXml/itemProps4.xml><?xml version="1.0" encoding="utf-8"?>
<ds:datastoreItem xmlns:ds="http://schemas.openxmlformats.org/officeDocument/2006/customXml" ds:itemID="{428E05BA-5DA2-4FE6-B053-EE5EF7C65C0C}"/>
</file>

<file path=docProps/app.xml><?xml version="1.0" encoding="utf-8"?>
<Properties xmlns="http://schemas.openxmlformats.org/officeDocument/2006/extended-properties" xmlns:vt="http://schemas.openxmlformats.org/officeDocument/2006/docPropsVTypes">
  <Template>REP</Template>
  <TotalTime>6</TotalTime>
  <Pages>3</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Pavlos  Filippidis</cp:lastModifiedBy>
  <cp:revision>7</cp:revision>
  <cp:lastPrinted>2012-09-26T12:20:00Z</cp:lastPrinted>
  <dcterms:created xsi:type="dcterms:W3CDTF">2024-06-17T15:06:00Z</dcterms:created>
  <dcterms:modified xsi:type="dcterms:W3CDTF">2025-11-12T13:53:00Z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y fmtid="{D5CDD505-2E9C-101B-9397-08002B2CF9AE}" pid="17" name="ContentTypeId">
    <vt:lpwstr>0x0101009E53F361DC919D46A6FBA6BAF3D90A01</vt:lpwstr>
  </property>
  <property fmtid="{D5CDD505-2E9C-101B-9397-08002B2CF9AE}" pid="18" name="MediaServiceImageTags">
    <vt:lpwstr/>
  </property>
</Properties>
</file>